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FB50_2026_01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Rahmenvereinbarung - Sicherheitsdienstleistungen in der Anschlussunterbringung Schornbacher Weg in Schorndorf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Gegenstand der Ausschreibung ist die Erbringung von Sicherheitsdienstleistungen in der Anschlussunterbringung für Geflüchtete am Standort Schornbacher Weg 66-68, 73614 Schorndorf.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